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A353AE" w:rsidTr="00A353AE">
        <w:tc>
          <w:tcPr>
            <w:tcW w:w="4788" w:type="dxa"/>
          </w:tcPr>
          <w:p w:rsidR="001521D8" w:rsidRDefault="001521D8">
            <w:bookmarkStart w:id="0" w:name="_GoBack"/>
            <w:bookmarkEnd w:id="0"/>
            <w:r>
              <w:t xml:space="preserve">218 bc </w:t>
            </w:r>
          </w:p>
        </w:tc>
        <w:tc>
          <w:tcPr>
            <w:tcW w:w="4788" w:type="dxa"/>
          </w:tcPr>
          <w:p w:rsidR="00A353AE" w:rsidRDefault="00A353AE"/>
        </w:tc>
      </w:tr>
      <w:tr w:rsidR="00A353AE" w:rsidTr="00A353AE">
        <w:tc>
          <w:tcPr>
            <w:tcW w:w="4788" w:type="dxa"/>
          </w:tcPr>
          <w:p w:rsidR="00A353AE" w:rsidRDefault="001521D8">
            <w:r>
              <w:t>100  bc</w:t>
            </w:r>
          </w:p>
        </w:tc>
        <w:tc>
          <w:tcPr>
            <w:tcW w:w="4788" w:type="dxa"/>
          </w:tcPr>
          <w:p w:rsidR="00A353AE" w:rsidRDefault="00A353AE"/>
        </w:tc>
      </w:tr>
      <w:tr w:rsidR="00A353AE" w:rsidTr="00A353AE">
        <w:tc>
          <w:tcPr>
            <w:tcW w:w="4788" w:type="dxa"/>
          </w:tcPr>
          <w:p w:rsidR="00A353AE" w:rsidRDefault="001521D8">
            <w:r>
              <w:t>44 B.C</w:t>
            </w:r>
          </w:p>
        </w:tc>
        <w:tc>
          <w:tcPr>
            <w:tcW w:w="4788" w:type="dxa"/>
          </w:tcPr>
          <w:p w:rsidR="00A353AE" w:rsidRDefault="00A353AE"/>
        </w:tc>
      </w:tr>
      <w:tr w:rsidR="00A353AE" w:rsidTr="00A353AE">
        <w:tc>
          <w:tcPr>
            <w:tcW w:w="4788" w:type="dxa"/>
          </w:tcPr>
          <w:p w:rsidR="00A353AE" w:rsidRDefault="001521D8">
            <w:r>
              <w:t>AD 14</w:t>
            </w:r>
          </w:p>
        </w:tc>
        <w:tc>
          <w:tcPr>
            <w:tcW w:w="4788" w:type="dxa"/>
          </w:tcPr>
          <w:p w:rsidR="00A353AE" w:rsidRDefault="00A353AE"/>
        </w:tc>
      </w:tr>
      <w:tr w:rsidR="00A353AE" w:rsidTr="00A353AE">
        <w:tc>
          <w:tcPr>
            <w:tcW w:w="4788" w:type="dxa"/>
          </w:tcPr>
          <w:p w:rsidR="00A353AE" w:rsidRDefault="001521D8">
            <w:r>
              <w:t>Ad 54`</w:t>
            </w:r>
          </w:p>
        </w:tc>
        <w:tc>
          <w:tcPr>
            <w:tcW w:w="4788" w:type="dxa"/>
          </w:tcPr>
          <w:p w:rsidR="00A353AE" w:rsidRDefault="00A353AE"/>
        </w:tc>
      </w:tr>
      <w:tr w:rsidR="00A353AE" w:rsidTr="00A353AE">
        <w:tc>
          <w:tcPr>
            <w:tcW w:w="4788" w:type="dxa"/>
          </w:tcPr>
          <w:p w:rsidR="00A353AE" w:rsidRDefault="001521D8">
            <w:r>
              <w:t>Ad</w:t>
            </w:r>
            <w:r w:rsidR="00960858">
              <w:t xml:space="preserve"> </w:t>
            </w:r>
            <w:r>
              <w:t>116</w:t>
            </w:r>
          </w:p>
        </w:tc>
        <w:tc>
          <w:tcPr>
            <w:tcW w:w="4788" w:type="dxa"/>
          </w:tcPr>
          <w:p w:rsidR="00A353AE" w:rsidRDefault="00A353AE"/>
        </w:tc>
      </w:tr>
      <w:tr w:rsidR="00A353AE" w:rsidTr="00A353AE">
        <w:tc>
          <w:tcPr>
            <w:tcW w:w="4788" w:type="dxa"/>
          </w:tcPr>
          <w:p w:rsidR="00A353AE" w:rsidRDefault="001521D8">
            <w:r>
              <w:t>Ad 192</w:t>
            </w:r>
          </w:p>
        </w:tc>
        <w:tc>
          <w:tcPr>
            <w:tcW w:w="4788" w:type="dxa"/>
          </w:tcPr>
          <w:p w:rsidR="00A353AE" w:rsidRDefault="00A353AE"/>
        </w:tc>
      </w:tr>
      <w:tr w:rsidR="00A353AE" w:rsidTr="00A353AE">
        <w:tc>
          <w:tcPr>
            <w:tcW w:w="4788" w:type="dxa"/>
          </w:tcPr>
          <w:p w:rsidR="00A353AE" w:rsidRDefault="001521D8">
            <w:r>
              <w:t>Ad 211</w:t>
            </w:r>
          </w:p>
        </w:tc>
        <w:tc>
          <w:tcPr>
            <w:tcW w:w="4788" w:type="dxa"/>
          </w:tcPr>
          <w:p w:rsidR="00A353AE" w:rsidRDefault="00A353AE"/>
        </w:tc>
      </w:tr>
      <w:tr w:rsidR="00A353AE" w:rsidTr="00A353AE">
        <w:tc>
          <w:tcPr>
            <w:tcW w:w="4788" w:type="dxa"/>
          </w:tcPr>
          <w:p w:rsidR="00A353AE" w:rsidRDefault="001521D8">
            <w:r>
              <w:t>Ad 275</w:t>
            </w:r>
          </w:p>
        </w:tc>
        <w:tc>
          <w:tcPr>
            <w:tcW w:w="4788" w:type="dxa"/>
          </w:tcPr>
          <w:p w:rsidR="00A353AE" w:rsidRDefault="00A353AE"/>
        </w:tc>
      </w:tr>
      <w:tr w:rsidR="00A353AE" w:rsidTr="00A353AE">
        <w:tc>
          <w:tcPr>
            <w:tcW w:w="4788" w:type="dxa"/>
          </w:tcPr>
          <w:p w:rsidR="00A353AE" w:rsidRDefault="001521D8">
            <w:r>
              <w:t>Ad</w:t>
            </w:r>
            <w:r w:rsidR="00960858">
              <w:t xml:space="preserve"> </w:t>
            </w:r>
            <w:r>
              <w:t>305</w:t>
            </w:r>
          </w:p>
        </w:tc>
        <w:tc>
          <w:tcPr>
            <w:tcW w:w="4788" w:type="dxa"/>
          </w:tcPr>
          <w:p w:rsidR="00A353AE" w:rsidRDefault="00A353AE"/>
        </w:tc>
      </w:tr>
      <w:tr w:rsidR="00A353AE" w:rsidTr="00A353AE">
        <w:tc>
          <w:tcPr>
            <w:tcW w:w="4788" w:type="dxa"/>
          </w:tcPr>
          <w:p w:rsidR="00A353AE" w:rsidRDefault="001521D8">
            <w:r>
              <w:t>Ad 337</w:t>
            </w:r>
          </w:p>
        </w:tc>
        <w:tc>
          <w:tcPr>
            <w:tcW w:w="4788" w:type="dxa"/>
          </w:tcPr>
          <w:p w:rsidR="00A353AE" w:rsidRDefault="00A353AE"/>
        </w:tc>
      </w:tr>
      <w:tr w:rsidR="00A353AE" w:rsidTr="00A353AE">
        <w:tc>
          <w:tcPr>
            <w:tcW w:w="4788" w:type="dxa"/>
          </w:tcPr>
          <w:p w:rsidR="00A353AE" w:rsidRDefault="001521D8">
            <w:r>
              <w:t>Ad 450</w:t>
            </w:r>
          </w:p>
        </w:tc>
        <w:tc>
          <w:tcPr>
            <w:tcW w:w="4788" w:type="dxa"/>
          </w:tcPr>
          <w:p w:rsidR="00A353AE" w:rsidRDefault="00A353AE"/>
        </w:tc>
      </w:tr>
      <w:tr w:rsidR="00A353AE" w:rsidTr="00A353AE">
        <w:tc>
          <w:tcPr>
            <w:tcW w:w="4788" w:type="dxa"/>
          </w:tcPr>
          <w:p w:rsidR="00A353AE" w:rsidRDefault="001521D8">
            <w:r>
              <w:t>Ad 476</w:t>
            </w:r>
          </w:p>
        </w:tc>
        <w:tc>
          <w:tcPr>
            <w:tcW w:w="4788" w:type="dxa"/>
          </w:tcPr>
          <w:p w:rsidR="00A353AE" w:rsidRDefault="00A353AE"/>
        </w:tc>
      </w:tr>
      <w:tr w:rsidR="00A353AE" w:rsidTr="00A353AE">
        <w:tc>
          <w:tcPr>
            <w:tcW w:w="4788" w:type="dxa"/>
          </w:tcPr>
          <w:p w:rsidR="00A353AE" w:rsidRDefault="001521D8">
            <w:r>
              <w:t>Ad ca 500</w:t>
            </w:r>
          </w:p>
        </w:tc>
        <w:tc>
          <w:tcPr>
            <w:tcW w:w="4788" w:type="dxa"/>
          </w:tcPr>
          <w:p w:rsidR="00A353AE" w:rsidRDefault="00A353AE"/>
        </w:tc>
      </w:tr>
      <w:tr w:rsidR="00A353AE" w:rsidTr="00A353AE">
        <w:tc>
          <w:tcPr>
            <w:tcW w:w="4788" w:type="dxa"/>
          </w:tcPr>
          <w:p w:rsidR="00A353AE" w:rsidRDefault="001521D8">
            <w:r>
              <w:t>Ad 565</w:t>
            </w:r>
          </w:p>
        </w:tc>
        <w:tc>
          <w:tcPr>
            <w:tcW w:w="4788" w:type="dxa"/>
          </w:tcPr>
          <w:p w:rsidR="00A353AE" w:rsidRDefault="00A353AE"/>
        </w:tc>
      </w:tr>
      <w:tr w:rsidR="00A353AE" w:rsidTr="00A353AE">
        <w:tc>
          <w:tcPr>
            <w:tcW w:w="4788" w:type="dxa"/>
          </w:tcPr>
          <w:p w:rsidR="00A353AE" w:rsidRDefault="001521D8">
            <w:r>
              <w:t>Ad</w:t>
            </w:r>
            <w:r w:rsidR="00960858">
              <w:t xml:space="preserve"> </w:t>
            </w:r>
            <w:r>
              <w:t>568</w:t>
            </w:r>
          </w:p>
        </w:tc>
        <w:tc>
          <w:tcPr>
            <w:tcW w:w="4788" w:type="dxa"/>
          </w:tcPr>
          <w:p w:rsidR="00A353AE" w:rsidRDefault="00A353AE"/>
        </w:tc>
      </w:tr>
      <w:tr w:rsidR="00A353AE" w:rsidTr="00A353AE">
        <w:tc>
          <w:tcPr>
            <w:tcW w:w="4788" w:type="dxa"/>
          </w:tcPr>
          <w:p w:rsidR="00A353AE" w:rsidRDefault="001521D8">
            <w:r>
              <w:t>Ad ca 800</w:t>
            </w:r>
          </w:p>
        </w:tc>
        <w:tc>
          <w:tcPr>
            <w:tcW w:w="4788" w:type="dxa"/>
          </w:tcPr>
          <w:p w:rsidR="00A353AE" w:rsidRDefault="00A353AE"/>
        </w:tc>
      </w:tr>
      <w:tr w:rsidR="00A353AE" w:rsidTr="001521D8">
        <w:trPr>
          <w:trHeight w:val="70"/>
        </w:trPr>
        <w:tc>
          <w:tcPr>
            <w:tcW w:w="4788" w:type="dxa"/>
          </w:tcPr>
          <w:p w:rsidR="00A353AE" w:rsidRDefault="00A353AE"/>
        </w:tc>
        <w:tc>
          <w:tcPr>
            <w:tcW w:w="4788" w:type="dxa"/>
          </w:tcPr>
          <w:p w:rsidR="00A353AE" w:rsidRDefault="00A353AE"/>
        </w:tc>
      </w:tr>
    </w:tbl>
    <w:p w:rsidR="00A353AE" w:rsidRDefault="00A353AE"/>
    <w:sectPr w:rsidR="00A353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3AE"/>
    <w:rsid w:val="001521D8"/>
    <w:rsid w:val="004F66A9"/>
    <w:rsid w:val="00960858"/>
    <w:rsid w:val="00A3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5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5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4700B31E.dotm</Template>
  <TotalTime>0</TotalTime>
  <Pages>1</Pages>
  <Words>24</Words>
  <Characters>140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Lakeland Schools</Company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EJOHANSEN</dc:creator>
  <cp:lastModifiedBy>Lakeland CSD</cp:lastModifiedBy>
  <cp:revision>2</cp:revision>
  <dcterms:created xsi:type="dcterms:W3CDTF">2012-05-10T18:23:00Z</dcterms:created>
  <dcterms:modified xsi:type="dcterms:W3CDTF">2012-05-10T18:23:00Z</dcterms:modified>
</cp:coreProperties>
</file>